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1A51E4C2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220</w:t>
      </w:r>
      <w:r w:rsidR="009F3F0D">
        <w:rPr>
          <w:b/>
          <w:iCs/>
          <w:noProof/>
          <w:sz w:val="24"/>
          <w:szCs w:val="18"/>
        </w:rPr>
        <w:t>8266</w:t>
      </w:r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02E10605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10DE776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AD34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B78C4EF" w:rsidR="001F252D" w:rsidRPr="00CC22DC" w:rsidRDefault="009F3F0D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4C482969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1594B60" w:rsidR="001F252D" w:rsidRPr="00270275" w:rsidRDefault="00BE5AE6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 on </w:t>
            </w:r>
            <w:r w:rsidR="00AD34F7">
              <w:rPr>
                <w:rFonts w:cs="Arial"/>
                <w:color w:val="000000"/>
              </w:rPr>
              <w:t xml:space="preserve">PL RS determination </w:t>
            </w:r>
            <w:r w:rsidR="002C5E86">
              <w:rPr>
                <w:rFonts w:cs="Arial"/>
                <w:color w:val="000000"/>
              </w:rPr>
              <w:t>for PUSCH scheduled by DCI format 0_0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52F19BC" w:rsidR="001F252D" w:rsidRPr="00270275" w:rsidRDefault="00B071BE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 xml:space="preserve">Moderator (ASUSTeK), </w:t>
            </w:r>
            <w:r w:rsidR="008A19D3" w:rsidRPr="008A19D3">
              <w:rPr>
                <w:rFonts w:hint="eastAsia"/>
              </w:rPr>
              <w:t>LG Electronics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499E47E6" w:rsidR="001F252D" w:rsidRPr="00270275" w:rsidRDefault="002C5E8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C5E86">
              <w:t>NR_</w:t>
            </w:r>
            <w:r w:rsidRPr="002C5E86">
              <w:rPr>
                <w:rFonts w:hint="eastAsia"/>
              </w:rPr>
              <w:t>eMIMO</w:t>
            </w:r>
            <w:r w:rsidRPr="002C5E86">
              <w:t>-Core</w:t>
            </w:r>
            <w:r w:rsidRPr="002C5E86">
              <w:fldChar w:fldCharType="begin"/>
            </w:r>
            <w:r w:rsidRPr="002C5E86">
              <w:instrText xml:space="preserve"> DOCPROPERTY  RelatedWis  \* MERGEFORMAT </w:instrText>
            </w:r>
            <w:r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8169D50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7A29">
              <w:rPr>
                <w:noProof/>
              </w:rPr>
              <w:t>2</w:t>
            </w:r>
            <w:r w:rsidR="00C007C9">
              <w:rPr>
                <w:noProof/>
              </w:rPr>
              <w:t>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07698793" w:rsidR="001F252D" w:rsidRDefault="0031373F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A4B3" w14:textId="11155B69" w:rsidR="004F15C0" w:rsidRDefault="004F15C0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When </w:t>
            </w:r>
            <w:r w:rsidRPr="008544D7">
              <w:rPr>
                <w:rFonts w:eastAsia="SimSun" w:cs="Arial"/>
                <w:noProof/>
                <w:lang w:eastAsia="zh-CN"/>
              </w:rPr>
              <w:t>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5D6C5D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, there are two paragraph in TS 38.213 for determining PL RS for PUSCH scheduled by DCI format 0_0</w:t>
            </w:r>
            <w:r w:rsidR="00AC6FA1">
              <w:rPr>
                <w:rFonts w:eastAsia="SimSun" w:cs="Arial"/>
                <w:noProof/>
                <w:lang w:eastAsia="zh-CN"/>
              </w:rPr>
              <w:t>, leading ambi</w:t>
            </w:r>
            <w:r>
              <w:rPr>
                <w:rFonts w:eastAsia="SimSun" w:cs="Arial"/>
                <w:noProof/>
                <w:lang w:eastAsia="zh-CN"/>
              </w:rPr>
              <w:t xml:space="preserve">guity for determining PL RS.  </w:t>
            </w:r>
          </w:p>
          <w:p w14:paraId="681F25CC" w14:textId="59AD4085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One paragraph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in TS 38.213)</w:t>
            </w:r>
          </w:p>
          <w:p w14:paraId="3FC25CFB" w14:textId="1EC78AA9" w:rsidR="004F15C0" w:rsidRPr="00B629DA" w:rsidRDefault="004F15C0" w:rsidP="004F15C0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1E75DE14" w14:textId="1565A12F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D2142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  <w:lang w:val="en-US"/>
              </w:rPr>
              <w:t xml:space="preserve"> and </w:t>
            </w:r>
            <w:r w:rsidRPr="004F15C0">
              <w:rPr>
                <w:rFonts w:eastAsia="SimSun"/>
                <w:u w:val="single"/>
                <w:lang w:val="en-US"/>
              </w:rPr>
              <w:t>the</w:t>
            </w:r>
            <w:r w:rsidRPr="004F15C0">
              <w:rPr>
                <w:rFonts w:eastAsia="SimSun"/>
                <w:u w:val="single"/>
              </w:rPr>
              <w:t xml:space="preserve"> UE is not provided a spatial setting for a PUCCH transmission</w:t>
            </w:r>
            <w:r w:rsidRPr="00B629DA">
              <w:rPr>
                <w:rFonts w:eastAsia="SimSun"/>
                <w:lang w:val="en-US"/>
              </w:rPr>
              <w:t>,</w:t>
            </w:r>
            <w:r w:rsidRPr="00B629DA">
              <w:rPr>
                <w:rFonts w:eastAsia="SimSun"/>
              </w:rPr>
              <w:t xml:space="preserve"> or </w:t>
            </w:r>
          </w:p>
          <w:p w14:paraId="5A51EDCD" w14:textId="3E24A480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141CAD56" w14:textId="77777777" w:rsidR="004F15C0" w:rsidRPr="00B629DA" w:rsidRDefault="004F15C0" w:rsidP="004F15C0">
            <w:pPr>
              <w:ind w:left="851" w:hanging="284"/>
              <w:rPr>
                <w:rFonts w:eastAsia="SimSun"/>
                <w:i/>
                <w:iCs/>
                <w:lang w:val="x-none"/>
              </w:rPr>
            </w:pPr>
            <w:r w:rsidRPr="00B629DA">
              <w:rPr>
                <w:rFonts w:eastAsia="SimSun"/>
                <w:lang w:val="x-none"/>
              </w:rPr>
              <w:tab/>
              <w:t xml:space="preserve">the UE determines a </w:t>
            </w:r>
            <w:r w:rsidRPr="004F15C0">
              <w:rPr>
                <w:rFonts w:eastAsia="SimSun"/>
                <w:u w:val="single"/>
                <w:lang w:val="x-none"/>
              </w:rPr>
              <w:t>RS resource</w:t>
            </w:r>
            <w:r w:rsidRPr="004F15C0">
              <w:rPr>
                <w:rFonts w:eastAsia="SimSun"/>
                <w:u w:val="single"/>
                <w:lang w:val="en-US"/>
              </w:rPr>
              <w:t xml:space="preserve"> index</w:t>
            </w:r>
            <w:r w:rsidRPr="004F15C0">
              <w:rPr>
                <w:rFonts w:eastAsia="SimSun"/>
                <w:u w:val="single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u w:val="single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d</m:t>
                  </m:r>
                </m:sub>
              </m:sSub>
            </m:oMath>
            <w:r w:rsidRPr="004F15C0">
              <w:rPr>
                <w:rFonts w:eastAsia="SimSun"/>
                <w:u w:val="single"/>
                <w:lang w:val="x-none"/>
              </w:rPr>
              <w:t xml:space="preserve"> with a respective 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PUSCH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athloss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eference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RS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Id</w:t>
            </w:r>
            <w:r w:rsidRPr="004F15C0">
              <w:rPr>
                <w:rFonts w:eastAsia="MS Mincho"/>
                <w:u w:val="single"/>
                <w:lang w:val="x-none"/>
              </w:rPr>
              <w:t xml:space="preserve"> </w:t>
            </w:r>
            <w:r w:rsidRPr="004F15C0">
              <w:rPr>
                <w:rFonts w:eastAsia="SimSun"/>
                <w:u w:val="single"/>
                <w:lang w:val="x-none"/>
              </w:rPr>
              <w:t>value being equal to zero</w:t>
            </w:r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>where the RS resource is either on serving cell</w:t>
            </w:r>
            <w:r w:rsidRPr="00B629DA">
              <w:rPr>
                <w:rFonts w:eastAsia="SimSun"/>
                <w:i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 xml:space="preserve">or, if provided, on a serving cell indicated by a value of </w:t>
            </w:r>
            <w:r w:rsidRPr="00B629DA">
              <w:rPr>
                <w:rFonts w:eastAsia="SimSun"/>
                <w:i/>
                <w:iCs/>
                <w:lang w:val="x-none"/>
              </w:rPr>
              <w:t>pathlossReferenceLinking</w:t>
            </w:r>
          </w:p>
          <w:p w14:paraId="0FBA57A7" w14:textId="66911352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The other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paragraph in TS 38.213)</w:t>
            </w:r>
          </w:p>
          <w:p w14:paraId="2EFC6E0A" w14:textId="77777777" w:rsidR="002C7A29" w:rsidRPr="00B629DA" w:rsidRDefault="002C7A29" w:rsidP="002C7A29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25164270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</w:rPr>
              <w:t xml:space="preserve"> 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</w:rPr>
              <w:t>,</w:t>
            </w:r>
            <w:r w:rsidRPr="00B629DA">
              <w:rPr>
                <w:rFonts w:eastAsia="SimSun"/>
                <w:lang w:val="en-US"/>
              </w:rPr>
              <w:t xml:space="preserve"> </w:t>
            </w:r>
          </w:p>
          <w:p w14:paraId="61FF7D21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>the</w:t>
            </w:r>
            <w:r w:rsidRPr="00F87232">
              <w:rPr>
                <w:rFonts w:eastAsia="SimSun"/>
                <w:u w:val="single"/>
              </w:rPr>
              <w:t xml:space="preserve"> UE is not provided a spatial setting for PUCCH resources</w:t>
            </w:r>
            <w:r w:rsidRPr="00B629DA">
              <w:rPr>
                <w:rFonts w:eastAsia="SimSun"/>
              </w:rPr>
              <w:t xml:space="preserve"> on the active UL BWP of the primary cell [11, TS 38.321]</w:t>
            </w:r>
            <w:r w:rsidRPr="00B629DA">
              <w:rPr>
                <w:rFonts w:eastAsia="SimSun"/>
                <w:lang w:val="en-US"/>
              </w:rPr>
              <w:t>, and</w:t>
            </w:r>
          </w:p>
          <w:p w14:paraId="21704EE8" w14:textId="77777777" w:rsidR="002C7A29" w:rsidRPr="00B629DA" w:rsidRDefault="002C7A29" w:rsidP="002C7A29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 xml:space="preserve">the UE is provided </w:t>
            </w:r>
            <w:r w:rsidRPr="00F87232">
              <w:rPr>
                <w:rFonts w:eastAsia="SimSun"/>
                <w:i/>
                <w:u w:val="single"/>
                <w:lang w:val="en-US"/>
              </w:rPr>
              <w:t>enableDefaultBeamPL-ForPUSCH0-0</w:t>
            </w:r>
            <w:r w:rsidRPr="00F87232">
              <w:rPr>
                <w:rFonts w:eastAsia="SimSun"/>
                <w:u w:val="single"/>
              </w:rPr>
              <w:t xml:space="preserve"> </w:t>
            </w:r>
          </w:p>
          <w:p w14:paraId="720E22E5" w14:textId="649F5744" w:rsidR="000B355A" w:rsidRPr="00F87232" w:rsidRDefault="002C7A29" w:rsidP="00F87232">
            <w:pPr>
              <w:ind w:left="851" w:hanging="284"/>
              <w:rPr>
                <w:rFonts w:cs="Arial"/>
                <w:lang w:val="x-none" w:eastAsia="zh-CN"/>
              </w:rPr>
            </w:pPr>
            <w:r w:rsidRPr="00B629DA">
              <w:rPr>
                <w:rFonts w:eastAsia="SimSun"/>
                <w:lang w:val="x-none"/>
              </w:rPr>
              <w:tab/>
              <w:t>the UE determines a RS resource</w:t>
            </w:r>
            <w:r w:rsidRPr="00B629DA">
              <w:rPr>
                <w:rFonts w:eastAsia="SimSun"/>
                <w:lang w:val="en-US"/>
              </w:rPr>
              <w:t xml:space="preserve"> index</w:t>
            </w:r>
            <w:r w:rsidRPr="00B629DA"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B629DA">
              <w:rPr>
                <w:rFonts w:eastAsia="SimSun"/>
                <w:lang w:val="x-none"/>
              </w:rPr>
              <w:t xml:space="preserve"> providing </w:t>
            </w:r>
            <w:r w:rsidRPr="00F87232">
              <w:rPr>
                <w:rFonts w:eastAsia="SimSun"/>
                <w:u w:val="single"/>
                <w:lang w:val="x-none"/>
              </w:rPr>
              <w:t xml:space="preserve">a </w:t>
            </w:r>
            <w:r w:rsidRPr="00F87232">
              <w:rPr>
                <w:rFonts w:eastAsia="SimSun"/>
                <w:u w:val="single"/>
                <w:lang w:val="en-US"/>
              </w:rPr>
              <w:t xml:space="preserve">periodic </w:t>
            </w:r>
            <w:r w:rsidRPr="00F87232">
              <w:rPr>
                <w:rFonts w:eastAsia="SimSun"/>
                <w:u w:val="single"/>
                <w:lang w:val="x-none"/>
              </w:rPr>
              <w:t>RS resource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 xml:space="preserve">configured </w:t>
            </w:r>
            <w:r w:rsidRPr="00B629DA">
              <w:rPr>
                <w:rFonts w:eastAsia="SimSun"/>
                <w:lang w:val="x-none"/>
              </w:rPr>
              <w:t xml:space="preserve">with </w:t>
            </w:r>
            <w:r w:rsidRPr="00B629DA">
              <w:rPr>
                <w:rFonts w:eastAsia="SimSun"/>
                <w:i/>
                <w:lang w:val="en-US" w:eastAsia="ja-JP"/>
              </w:rPr>
              <w:t>qcl-Type</w:t>
            </w:r>
            <w:r w:rsidRPr="00B629DA">
              <w:rPr>
                <w:rFonts w:eastAsia="SimSun"/>
                <w:lang w:val="en-US" w:eastAsia="ja-JP"/>
              </w:rPr>
              <w:t xml:space="preserve"> set to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>'t</w:t>
            </w:r>
            <w:r w:rsidRPr="00B629DA">
              <w:rPr>
                <w:rFonts w:eastAsia="SimSun"/>
                <w:lang w:val="x-none"/>
              </w:rPr>
              <w:t xml:space="preserve">ypeD' in the TCI state or </w:t>
            </w:r>
            <w:r w:rsidRPr="00F87232">
              <w:rPr>
                <w:rFonts w:eastAsia="SimSun"/>
                <w:u w:val="single"/>
                <w:lang w:val="x-none"/>
              </w:rPr>
              <w:t xml:space="preserve">the </w:t>
            </w:r>
            <w:r w:rsidRPr="00F87232">
              <w:rPr>
                <w:rFonts w:eastAsia="SimSun"/>
                <w:u w:val="single"/>
                <w:lang w:val="x-none"/>
              </w:rPr>
              <w:lastRenderedPageBreak/>
              <w:t>QCL assumption of a CORESET</w:t>
            </w:r>
            <w:r w:rsidRPr="00B629DA">
              <w:rPr>
                <w:rFonts w:eastAsia="SimSun"/>
                <w:lang w:val="x-none"/>
              </w:rPr>
              <w:t xml:space="preserve"> with the lowest index in the active DL BWP of </w:t>
            </w:r>
            <w:r w:rsidRPr="00B629DA">
              <w:rPr>
                <w:rFonts w:eastAsia="SimSun"/>
                <w:lang w:val="en-US"/>
              </w:rPr>
              <w:t>the serving</w:t>
            </w:r>
            <w:r w:rsidRPr="00B629DA">
              <w:rPr>
                <w:rFonts w:eastAsia="SimSun"/>
                <w:lang w:val="x-none"/>
              </w:rPr>
              <w:t xml:space="preserve"> cell</w:t>
            </w:r>
            <w:r w:rsidRPr="00B629DA">
              <w:rPr>
                <w:rFonts w:eastAsia="SimSun"/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0902422D" w:rsidR="0074029D" w:rsidRPr="00095A07" w:rsidRDefault="00B84A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B00798">
              <w:rPr>
                <w:rFonts w:cs="Arial"/>
                <w:lang w:eastAsia="zh-CN"/>
              </w:rPr>
              <w:t>Change the condition “</w:t>
            </w:r>
            <w:r w:rsidR="002C7A29" w:rsidRPr="00B629DA">
              <w:rPr>
                <w:rFonts w:eastAsia="SimSun"/>
              </w:rPr>
              <w:t>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 to “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the UE is not provided </w:t>
            </w:r>
            <w:r w:rsidR="002C7A29" w:rsidRPr="002C7A29">
              <w:rPr>
                <w:rFonts w:eastAsia="SimSun"/>
                <w:i/>
                <w:szCs w:val="16"/>
                <w:u w:val="single"/>
              </w:rPr>
              <w:t>enableDefaultBeamPL-ForPUSCH0-0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 and</w:t>
            </w:r>
            <w:r w:rsidR="002C7A29" w:rsidRPr="00B629DA">
              <w:rPr>
                <w:rFonts w:eastAsia="SimSun"/>
              </w:rPr>
              <w:t xml:space="preserve"> 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CDDD319" w:rsidR="00C53074" w:rsidRPr="00AA1292" w:rsidRDefault="002A016D" w:rsidP="008E0826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confusion </w:t>
            </w:r>
            <w:r w:rsidR="00074A50">
              <w:rPr>
                <w:rFonts w:eastAsia="新細明體"/>
                <w:lang w:eastAsia="zh-TW"/>
              </w:rPr>
              <w:t xml:space="preserve">of determining PL RS </w:t>
            </w:r>
            <w:r>
              <w:rPr>
                <w:rFonts w:eastAsia="新細明體"/>
                <w:lang w:eastAsia="zh-TW"/>
              </w:rPr>
              <w:t>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C756E06" w:rsidR="00CE32C0" w:rsidRPr="00294FAC" w:rsidRDefault="00074A5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7.1</w:t>
            </w:r>
            <w:r w:rsidR="000B355A">
              <w:rPr>
                <w:rFonts w:eastAsiaTheme="minorEastAsia"/>
                <w:noProof/>
                <w:lang w:eastAsia="zh-CN"/>
              </w:rPr>
              <w:t>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0E5F" w14:textId="77777777" w:rsidR="008544D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C51260F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02DD53A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PL RS determination.</w:t>
            </w:r>
          </w:p>
          <w:p w14:paraId="295A12B9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7F8D1866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30C4106" w14:textId="38277885" w:rsidR="008544D7" w:rsidRPr="0074029D" w:rsidRDefault="008544D7" w:rsidP="008544D7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  <w:r w:rsidRPr="0074029D">
              <w:rPr>
                <w:rFonts w:cs="Arial"/>
                <w:noProof/>
              </w:rPr>
              <w:t xml:space="preserve"> </w:t>
            </w:r>
          </w:p>
          <w:p w14:paraId="62EDEF0C" w14:textId="77777777" w:rsidR="008544D7" w:rsidRPr="008544D7" w:rsidRDefault="008544D7" w:rsidP="00B0079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688F979" w14:textId="29E8702C" w:rsidR="001F252D" w:rsidRPr="008544D7" w:rsidRDefault="008544D7" w:rsidP="00B00798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the UE behavior </w:t>
            </w:r>
            <w:r>
              <w:rPr>
                <w:rFonts w:eastAsia="SimSun" w:cs="Arial"/>
                <w:noProof/>
                <w:lang w:eastAsia="zh-CN"/>
              </w:rPr>
              <w:t xml:space="preserve">for determining PL RS for PUSCH scheduled by DCI format 0_0 </w:t>
            </w:r>
            <w:r w:rsidRPr="008544D7">
              <w:rPr>
                <w:rFonts w:eastAsia="SimSun" w:cs="Arial"/>
                <w:noProof/>
                <w:lang w:eastAsia="zh-CN"/>
              </w:rPr>
              <w:t>is unclear</w:t>
            </w:r>
            <w:r>
              <w:rPr>
                <w:rFonts w:eastAsia="SimSun" w:cs="Arial"/>
                <w:noProof/>
                <w:lang w:eastAsia="zh-CN"/>
              </w:rPr>
              <w:t xml:space="preserve"> when </w:t>
            </w:r>
            <w:r w:rsidRPr="008544D7">
              <w:rPr>
                <w:rFonts w:eastAsia="SimSun" w:cs="Arial"/>
                <w:noProof/>
                <w:lang w:eastAsia="zh-CN"/>
              </w:rPr>
              <w:t>the 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B00798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7F1A6055" w14:textId="77777777" w:rsidR="00B629DA" w:rsidRPr="00B629DA" w:rsidRDefault="00B629DA" w:rsidP="00B629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0" w:name="_Ref500774487"/>
      <w:bookmarkStart w:id="1" w:name="_Toc12021446"/>
      <w:bookmarkStart w:id="2" w:name="_Toc20311558"/>
      <w:bookmarkStart w:id="3" w:name="_Toc26719383"/>
      <w:bookmarkStart w:id="4" w:name="_Toc29894814"/>
      <w:bookmarkStart w:id="5" w:name="_Toc29899113"/>
      <w:bookmarkStart w:id="6" w:name="_Toc29899531"/>
      <w:bookmarkStart w:id="7" w:name="_Toc29917268"/>
      <w:bookmarkStart w:id="8" w:name="_Toc36498142"/>
      <w:bookmarkStart w:id="9" w:name="_Toc45699168"/>
      <w:bookmarkStart w:id="10" w:name="_Toc105765283"/>
      <w:bookmarkStart w:id="11" w:name="_Ref497117847"/>
      <w:r w:rsidRPr="00B629DA">
        <w:rPr>
          <w:rFonts w:ascii="Arial" w:eastAsia="SimSun" w:hAnsi="Arial"/>
          <w:sz w:val="28"/>
        </w:rPr>
        <w:t>7.1.1</w:t>
      </w:r>
      <w:r w:rsidRPr="00B629DA">
        <w:rPr>
          <w:rFonts w:ascii="Arial" w:eastAsia="SimSun" w:hAnsi="Arial"/>
          <w:sz w:val="28"/>
        </w:rPr>
        <w:tab/>
        <w:t>UE behaviour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p w14:paraId="79B6592F" w14:textId="19E3B52E" w:rsidR="000F0F72" w:rsidRDefault="00B629DA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58E6D460" w14:textId="77777777" w:rsidR="0031373F" w:rsidRPr="0031373F" w:rsidRDefault="0031373F" w:rsidP="0031373F">
      <w:pPr>
        <w:ind w:left="568" w:hanging="284"/>
        <w:rPr>
          <w:rFonts w:eastAsia="SimSun"/>
          <w:lang w:val="en-US"/>
        </w:rPr>
      </w:pPr>
      <w:r w:rsidRPr="0031373F">
        <w:rPr>
          <w:rFonts w:eastAsia="SimSun"/>
          <w:lang w:val="x-none"/>
        </w:rPr>
        <w:t>-</w:t>
      </w:r>
      <w:r w:rsidRPr="0031373F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PL</m:t>
            </m:r>
          </m:e>
          <m:sub>
            <m:r>
              <w:rPr>
                <w:rFonts w:ascii="Cambria Math" w:eastAsia="SimSun" w:hAnsi="Cambria Math"/>
                <w:lang w:val="x-none"/>
              </w:rPr>
              <m:t>b,f,c</m:t>
            </m:r>
          </m:sub>
        </m:sSub>
        <m:r>
          <w:rPr>
            <w:rFonts w:ascii="Cambria Math" w:eastAsia="SimSun" w:hAnsi="Cambria Math"/>
            <w:lang w:val="x-non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q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)</m:t>
        </m:r>
      </m:oMath>
      <w:r w:rsidRPr="0031373F">
        <w:rPr>
          <w:rFonts w:eastAsia="SimSun"/>
        </w:rPr>
        <w:t xml:space="preserve"> </w:t>
      </w:r>
      <w:r w:rsidRPr="0031373F">
        <w:rPr>
          <w:rFonts w:eastAsia="SimSun"/>
          <w:lang w:val="x-none"/>
        </w:rPr>
        <w:t xml:space="preserve">is </w:t>
      </w:r>
      <w:r w:rsidRPr="0031373F">
        <w:rPr>
          <w:rFonts w:eastAsia="SimSun"/>
          <w:lang w:val="en-US"/>
        </w:rPr>
        <w:t>a</w:t>
      </w:r>
      <w:r w:rsidRPr="0031373F">
        <w:rPr>
          <w:rFonts w:eastAsia="SimSun"/>
          <w:lang w:val="x-none"/>
        </w:rPr>
        <w:t xml:space="preserve"> downlink pathloss estimate </w:t>
      </w:r>
      <w:r w:rsidRPr="0031373F">
        <w:rPr>
          <w:rFonts w:eastAsia="MS Mincho"/>
          <w:lang w:val="x-none"/>
        </w:rPr>
        <w:t xml:space="preserve">in dB </w:t>
      </w:r>
      <w:r w:rsidRPr="0031373F">
        <w:rPr>
          <w:rFonts w:eastAsia="SimSun"/>
          <w:lang w:val="x-none"/>
        </w:rPr>
        <w:t xml:space="preserve">calculated </w:t>
      </w:r>
      <w:r w:rsidRPr="0031373F">
        <w:rPr>
          <w:rFonts w:eastAsia="SimSun"/>
          <w:lang w:val="en-US"/>
        </w:rPr>
        <w:t>by</w:t>
      </w:r>
      <w:r w:rsidRPr="0031373F">
        <w:rPr>
          <w:rFonts w:eastAsia="SimSun"/>
          <w:lang w:val="x-none"/>
        </w:rPr>
        <w:t xml:space="preserve"> the UE </w:t>
      </w:r>
      <w:r w:rsidRPr="0031373F">
        <w:rPr>
          <w:rFonts w:eastAsia="SimSun"/>
          <w:lang w:val="en-US"/>
        </w:rPr>
        <w:t xml:space="preserve">using reference signal (RS)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iCs/>
          <w:lang w:val="en-US"/>
        </w:rPr>
        <w:t xml:space="preserve"> </w:t>
      </w:r>
      <w:r w:rsidRPr="0031373F">
        <w:rPr>
          <w:rFonts w:eastAsia="SimSun"/>
          <w:lang w:val="x-none"/>
        </w:rPr>
        <w:t xml:space="preserve">for </w:t>
      </w:r>
      <w:r w:rsidRPr="0031373F">
        <w:rPr>
          <w:rFonts w:eastAsia="SimSun"/>
          <w:lang w:val="en-US"/>
        </w:rPr>
        <w:t>the active DL BWP, as described in clause 12,</w:t>
      </w:r>
      <w:r w:rsidRPr="0031373F">
        <w:rPr>
          <w:rFonts w:eastAsia="SimSun"/>
          <w:iCs/>
          <w:lang w:val="en-US"/>
        </w:rPr>
        <w:t xml:space="preserve"> 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 w:rsidRPr="0031373F">
        <w:rPr>
          <w:rFonts w:eastAsia="SimSun"/>
          <w:iCs/>
          <w:lang w:val="en-US"/>
        </w:rPr>
        <w:t xml:space="preserve"> of</w:t>
      </w:r>
      <w:r w:rsidRPr="0031373F">
        <w:rPr>
          <w:rFonts w:eastAsia="SimSun"/>
          <w:lang w:val="x-none"/>
        </w:rPr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0B6A781D" w14:textId="02AC9512" w:rsidR="00B629DA" w:rsidRDefault="00B629DA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3F3C30C4" w14:textId="77777777" w:rsidR="0031373F" w:rsidRPr="0031373F" w:rsidRDefault="0031373F" w:rsidP="0031373F">
      <w:pPr>
        <w:ind w:left="851" w:hanging="284"/>
        <w:rPr>
          <w:rFonts w:eastAsia="SimSun"/>
          <w:lang w:val="x-none"/>
        </w:rPr>
      </w:pPr>
      <w:r w:rsidRPr="0031373F">
        <w:rPr>
          <w:rFonts w:eastAsia="SimSun"/>
          <w:lang w:val="x-none"/>
        </w:rPr>
        <w:t>-</w:t>
      </w:r>
      <w:r w:rsidRPr="0031373F">
        <w:rPr>
          <w:rFonts w:eastAsia="SimSun"/>
          <w:lang w:val="x-none"/>
        </w:rPr>
        <w:tab/>
        <w:t xml:space="preserve">If </w:t>
      </w:r>
    </w:p>
    <w:p w14:paraId="0327A081" w14:textId="6551F587" w:rsidR="0031373F" w:rsidRPr="0031373F" w:rsidRDefault="0031373F" w:rsidP="0031373F">
      <w:pPr>
        <w:ind w:left="1135" w:hanging="284"/>
        <w:rPr>
          <w:rFonts w:eastAsia="SimSun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ins w:id="12" w:author="ASUSTeK" w:date="2022-08-25T14:03:00Z">
        <w:r w:rsidRPr="002C7A29">
          <w:rPr>
            <w:rFonts w:eastAsia="SimSun"/>
            <w:szCs w:val="16"/>
            <w:u w:val="single"/>
          </w:rPr>
          <w:t xml:space="preserve">the UE is not provided </w:t>
        </w:r>
        <w:r w:rsidRPr="002C7A29">
          <w:rPr>
            <w:rFonts w:eastAsia="SimSun"/>
            <w:i/>
            <w:szCs w:val="16"/>
            <w:u w:val="single"/>
          </w:rPr>
          <w:t>enableDefaultBeamPL-ForPUSCH0-0</w:t>
        </w:r>
        <w:r w:rsidRPr="002C7A29">
          <w:rPr>
            <w:rFonts w:eastAsia="SimSun"/>
            <w:szCs w:val="16"/>
            <w:u w:val="single"/>
          </w:rPr>
          <w:t xml:space="preserve"> and</w:t>
        </w:r>
        <w:r w:rsidRPr="00B629DA">
          <w:rPr>
            <w:rFonts w:eastAsia="SimSun"/>
          </w:rPr>
          <w:t xml:space="preserve"> </w:t>
        </w:r>
      </w:ins>
      <w:r w:rsidRPr="0031373F">
        <w:rPr>
          <w:rFonts w:eastAsia="SimSun"/>
        </w:rPr>
        <w:t>the PUSCH transmission is scheduled by DCI format 0_0</w:t>
      </w:r>
      <w:r w:rsidRPr="0031373F">
        <w:rPr>
          <w:rFonts w:eastAsia="SimSun"/>
          <w:lang w:val="en-US"/>
        </w:rPr>
        <w:t xml:space="preserve"> and the</w:t>
      </w:r>
      <w:r w:rsidRPr="0031373F">
        <w:rPr>
          <w:rFonts w:eastAsia="SimSun"/>
        </w:rPr>
        <w:t xml:space="preserve"> UE is not provided a spatial setting for a PUCCH transmission</w:t>
      </w:r>
      <w:r w:rsidRPr="0031373F">
        <w:rPr>
          <w:rFonts w:eastAsia="SimSun"/>
          <w:lang w:val="en-US"/>
        </w:rPr>
        <w:t>,</w:t>
      </w:r>
      <w:r w:rsidRPr="0031373F">
        <w:rPr>
          <w:rFonts w:eastAsia="SimSun"/>
        </w:rPr>
        <w:t xml:space="preserve"> or </w:t>
      </w:r>
    </w:p>
    <w:p w14:paraId="22452B6A" w14:textId="77777777" w:rsidR="0031373F" w:rsidRPr="0031373F" w:rsidRDefault="0031373F" w:rsidP="0031373F">
      <w:pPr>
        <w:ind w:left="1135" w:hanging="284"/>
        <w:rPr>
          <w:rFonts w:eastAsia="SimSun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  <w:t xml:space="preserve">the PUSCH transmission is scheduled by DCI format 0_1 </w:t>
      </w:r>
      <w:r w:rsidRPr="0031373F">
        <w:rPr>
          <w:rFonts w:eastAsia="SimSun"/>
          <w:lang w:val="x-none"/>
        </w:rPr>
        <w:t>or DCI format 0_2</w:t>
      </w:r>
      <w:r w:rsidRPr="0031373F">
        <w:rPr>
          <w:rFonts w:eastAsia="SimSun"/>
        </w:rPr>
        <w:t xml:space="preserve"> that does not include an SRI field, or </w:t>
      </w:r>
    </w:p>
    <w:p w14:paraId="529F3DFA" w14:textId="77777777" w:rsidR="0031373F" w:rsidRPr="0031373F" w:rsidRDefault="0031373F" w:rsidP="0031373F">
      <w:pPr>
        <w:ind w:left="1135" w:hanging="284"/>
        <w:rPr>
          <w:rFonts w:eastAsia="SimSun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r w:rsidRPr="0031373F">
        <w:rPr>
          <w:rFonts w:eastAsia="SimSun"/>
          <w:i/>
          <w:iCs/>
        </w:rPr>
        <w:t>SRI-</w:t>
      </w:r>
      <w:r w:rsidRPr="0031373F">
        <w:rPr>
          <w:rFonts w:eastAsia="SimSun"/>
          <w:i/>
          <w:iCs/>
          <w:lang w:val="en-US"/>
        </w:rPr>
        <w:t>PUSCH-PowerControl</w:t>
      </w:r>
      <w:r w:rsidRPr="0031373F">
        <w:rPr>
          <w:rFonts w:eastAsia="SimSun"/>
        </w:rPr>
        <w:t xml:space="preserve"> is not provided to the UE, </w:t>
      </w:r>
    </w:p>
    <w:p w14:paraId="421980B4" w14:textId="77777777" w:rsidR="0031373F" w:rsidRPr="0031373F" w:rsidRDefault="0031373F" w:rsidP="0031373F">
      <w:pPr>
        <w:ind w:left="851" w:hanging="284"/>
        <w:rPr>
          <w:rFonts w:eastAsia="SimSun"/>
          <w:i/>
          <w:iCs/>
          <w:lang w:val="x-none"/>
        </w:rPr>
      </w:pPr>
      <w:r w:rsidRPr="0031373F">
        <w:rPr>
          <w:rFonts w:eastAsia="SimSun"/>
          <w:lang w:val="x-none"/>
        </w:rPr>
        <w:tab/>
        <w:t>the UE determines a RS resource</w:t>
      </w:r>
      <w:r w:rsidRPr="0031373F">
        <w:rPr>
          <w:rFonts w:eastAsia="SimSun"/>
          <w:lang w:val="en-US"/>
        </w:rPr>
        <w:t xml:space="preserve"> index</w:t>
      </w:r>
      <w:r w:rsidRPr="0031373F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lang w:val="x-none"/>
        </w:rPr>
        <w:t xml:space="preserve"> with a respective </w:t>
      </w:r>
      <w:r w:rsidRPr="0031373F">
        <w:rPr>
          <w:rFonts w:eastAsia="MS Mincho"/>
          <w:i/>
          <w:lang w:val="en-US"/>
        </w:rPr>
        <w:t>PUSCH</w:t>
      </w:r>
      <w:r w:rsidRPr="0031373F">
        <w:rPr>
          <w:rFonts w:eastAsia="MS Mincho"/>
          <w:i/>
          <w:lang w:val="x-none"/>
        </w:rPr>
        <w:t>-</w:t>
      </w:r>
      <w:r w:rsidRPr="0031373F">
        <w:rPr>
          <w:rFonts w:eastAsia="MS Mincho"/>
          <w:i/>
          <w:lang w:val="en-US"/>
        </w:rPr>
        <w:t>P</w:t>
      </w:r>
      <w:r w:rsidRPr="0031373F">
        <w:rPr>
          <w:rFonts w:eastAsia="MS Mincho"/>
          <w:i/>
          <w:lang w:val="x-none"/>
        </w:rPr>
        <w:t>athloss</w:t>
      </w:r>
      <w:r w:rsidRPr="0031373F">
        <w:rPr>
          <w:rFonts w:eastAsia="MS Mincho"/>
          <w:i/>
          <w:lang w:val="en-US"/>
        </w:rPr>
        <w:t>R</w:t>
      </w:r>
      <w:r w:rsidRPr="0031373F">
        <w:rPr>
          <w:rFonts w:eastAsia="MS Mincho"/>
          <w:i/>
          <w:lang w:val="x-none"/>
        </w:rPr>
        <w:t>eference</w:t>
      </w:r>
      <w:r w:rsidRPr="0031373F">
        <w:rPr>
          <w:rFonts w:eastAsia="MS Mincho"/>
          <w:i/>
          <w:lang w:val="en-US"/>
        </w:rPr>
        <w:t>RS</w:t>
      </w:r>
      <w:r w:rsidRPr="0031373F">
        <w:rPr>
          <w:rFonts w:eastAsia="MS Mincho"/>
          <w:i/>
          <w:lang w:val="x-none"/>
        </w:rPr>
        <w:t>-</w:t>
      </w:r>
      <w:r w:rsidRPr="0031373F">
        <w:rPr>
          <w:rFonts w:eastAsia="MS Mincho"/>
          <w:i/>
          <w:lang w:val="en-US"/>
        </w:rPr>
        <w:t>Id</w:t>
      </w:r>
      <w:r w:rsidRPr="0031373F">
        <w:rPr>
          <w:rFonts w:eastAsia="MS Mincho"/>
          <w:lang w:val="x-none"/>
        </w:rPr>
        <w:t xml:space="preserve"> </w:t>
      </w:r>
      <w:r w:rsidRPr="0031373F">
        <w:rPr>
          <w:rFonts w:eastAsia="SimSun"/>
          <w:lang w:val="x-none"/>
        </w:rPr>
        <w:t>value being equal to zero</w:t>
      </w:r>
      <w:r w:rsidRPr="0031373F">
        <w:rPr>
          <w:rFonts w:eastAsia="SimSun"/>
          <w:lang w:val="en-US"/>
        </w:rPr>
        <w:t xml:space="preserve"> </w:t>
      </w:r>
      <w:r w:rsidRPr="0031373F">
        <w:rPr>
          <w:rFonts w:eastAsia="SimSun"/>
          <w:lang w:val="x-none"/>
        </w:rPr>
        <w:t>where the RS resource is either on serving cell</w:t>
      </w:r>
      <w:r w:rsidRPr="0031373F">
        <w:rPr>
          <w:rFonts w:eastAsia="SimSun"/>
          <w:i/>
          <w:lang w:val="x-none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  <w:lang w:val="en-US"/>
        </w:rPr>
        <w:t xml:space="preserve"> </w:t>
      </w:r>
      <w:r w:rsidRPr="0031373F">
        <w:rPr>
          <w:rFonts w:eastAsia="SimSun"/>
          <w:lang w:val="x-none"/>
        </w:rPr>
        <w:t>or, if provided, on a serving</w:t>
      </w:r>
      <w:bookmarkStart w:id="13" w:name="_GoBack"/>
      <w:bookmarkEnd w:id="13"/>
      <w:r w:rsidRPr="0031373F">
        <w:rPr>
          <w:rFonts w:eastAsia="SimSun"/>
          <w:lang w:val="x-none"/>
        </w:rPr>
        <w:t xml:space="preserve"> cell indicated by a value of </w:t>
      </w:r>
      <w:r w:rsidRPr="0031373F">
        <w:rPr>
          <w:rFonts w:eastAsia="SimSun"/>
          <w:i/>
          <w:iCs/>
          <w:lang w:val="x-none"/>
        </w:rPr>
        <w:t>pathlossReferenceLinking</w:t>
      </w:r>
    </w:p>
    <w:p w14:paraId="676B4DE8" w14:textId="77777777" w:rsidR="0031373F" w:rsidRPr="0031373F" w:rsidRDefault="0031373F" w:rsidP="0031373F">
      <w:pPr>
        <w:ind w:left="851" w:hanging="284"/>
        <w:rPr>
          <w:rFonts w:eastAsia="SimSun"/>
          <w:lang w:val="x-none"/>
        </w:rPr>
      </w:pPr>
      <w:r w:rsidRPr="0031373F">
        <w:rPr>
          <w:rFonts w:eastAsia="SimSun"/>
          <w:lang w:val="x-none"/>
        </w:rPr>
        <w:t>-</w:t>
      </w:r>
      <w:r w:rsidRPr="0031373F">
        <w:rPr>
          <w:rFonts w:eastAsia="SimSun"/>
          <w:lang w:val="x-none"/>
        </w:rPr>
        <w:tab/>
        <w:t xml:space="preserve">If </w:t>
      </w:r>
    </w:p>
    <w:p w14:paraId="1A98B94A" w14:textId="77777777" w:rsidR="0031373F" w:rsidRPr="0031373F" w:rsidRDefault="0031373F" w:rsidP="0031373F">
      <w:pPr>
        <w:ind w:left="1135" w:hanging="284"/>
        <w:rPr>
          <w:rFonts w:eastAsia="SimSun"/>
          <w:lang w:val="en-US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</w:rPr>
        <w:t>,</w:t>
      </w:r>
      <w:r w:rsidRPr="0031373F">
        <w:rPr>
          <w:rFonts w:eastAsia="SimSun"/>
          <w:lang w:val="en-US"/>
        </w:rPr>
        <w:t xml:space="preserve"> </w:t>
      </w:r>
    </w:p>
    <w:p w14:paraId="700916F5" w14:textId="77777777" w:rsidR="0031373F" w:rsidRPr="0031373F" w:rsidRDefault="0031373F" w:rsidP="0031373F">
      <w:pPr>
        <w:ind w:left="1135" w:hanging="284"/>
        <w:rPr>
          <w:rFonts w:eastAsia="SimSun"/>
          <w:lang w:val="en-US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r w:rsidRPr="0031373F">
        <w:rPr>
          <w:rFonts w:eastAsia="SimSun"/>
          <w:lang w:val="en-US"/>
        </w:rPr>
        <w:t>the</w:t>
      </w:r>
      <w:r w:rsidRPr="0031373F">
        <w:rPr>
          <w:rFonts w:eastAsia="SimSun"/>
        </w:rPr>
        <w:t xml:space="preserve"> UE is not provided PUCCH resources for the active UL BWP of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  <w:lang w:val="en-US"/>
        </w:rPr>
        <w:t>, and</w:t>
      </w:r>
    </w:p>
    <w:p w14:paraId="27C2B55C" w14:textId="77777777" w:rsidR="0031373F" w:rsidRPr="0031373F" w:rsidRDefault="0031373F" w:rsidP="0031373F">
      <w:pPr>
        <w:ind w:left="1135" w:hanging="284"/>
        <w:rPr>
          <w:rFonts w:eastAsia="SimSun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r w:rsidRPr="0031373F">
        <w:rPr>
          <w:rFonts w:eastAsia="SimSun"/>
          <w:lang w:val="en-US"/>
        </w:rPr>
        <w:t xml:space="preserve">the UE is provided </w:t>
      </w:r>
      <w:r w:rsidRPr="0031373F">
        <w:rPr>
          <w:rFonts w:eastAsia="SimSun"/>
          <w:i/>
          <w:lang w:val="en-US"/>
        </w:rPr>
        <w:t>enableDefaultBeamPL-ForPUSCH0-0</w:t>
      </w:r>
      <w:r w:rsidRPr="0031373F">
        <w:rPr>
          <w:rFonts w:eastAsia="SimSun"/>
        </w:rPr>
        <w:t xml:space="preserve"> </w:t>
      </w:r>
    </w:p>
    <w:p w14:paraId="73B443BD" w14:textId="77777777" w:rsidR="0031373F" w:rsidRPr="0031373F" w:rsidRDefault="0031373F" w:rsidP="0031373F">
      <w:pPr>
        <w:ind w:left="851" w:hanging="284"/>
        <w:rPr>
          <w:rFonts w:eastAsia="SimSun"/>
          <w:lang w:val="x-none"/>
        </w:rPr>
      </w:pPr>
      <w:r w:rsidRPr="0031373F">
        <w:rPr>
          <w:rFonts w:eastAsia="SimSun"/>
          <w:lang w:val="x-none"/>
        </w:rPr>
        <w:lastRenderedPageBreak/>
        <w:tab/>
        <w:t>the UE determines a RS resource</w:t>
      </w:r>
      <w:r w:rsidRPr="0031373F">
        <w:rPr>
          <w:rFonts w:eastAsia="SimSun"/>
          <w:lang w:val="en-US"/>
        </w:rPr>
        <w:t xml:space="preserve"> index</w:t>
      </w:r>
      <w:r w:rsidRPr="0031373F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lang w:val="x-none"/>
        </w:rPr>
        <w:t xml:space="preserve"> providing a </w:t>
      </w:r>
      <w:r w:rsidRPr="0031373F">
        <w:rPr>
          <w:rFonts w:eastAsia="SimSun"/>
          <w:lang w:val="en-US"/>
        </w:rPr>
        <w:t xml:space="preserve">periodic </w:t>
      </w:r>
      <w:r w:rsidRPr="0031373F">
        <w:rPr>
          <w:rFonts w:eastAsia="SimSun"/>
          <w:lang w:val="x-none"/>
        </w:rPr>
        <w:t xml:space="preserve">RS resource </w:t>
      </w:r>
      <w:r w:rsidRPr="0031373F">
        <w:rPr>
          <w:rFonts w:eastAsia="SimSun"/>
          <w:lang w:val="en-US"/>
        </w:rPr>
        <w:t xml:space="preserve">configured </w:t>
      </w:r>
      <w:r w:rsidRPr="0031373F">
        <w:rPr>
          <w:rFonts w:eastAsia="SimSun"/>
          <w:lang w:val="x-none"/>
        </w:rPr>
        <w:t xml:space="preserve">with </w:t>
      </w:r>
      <w:r w:rsidRPr="0031373F">
        <w:rPr>
          <w:rFonts w:eastAsia="SimSun"/>
          <w:i/>
          <w:lang w:val="en-US" w:eastAsia="ja-JP"/>
        </w:rPr>
        <w:t>qcl-Type</w:t>
      </w:r>
      <w:r w:rsidRPr="0031373F">
        <w:rPr>
          <w:rFonts w:eastAsia="SimSun"/>
          <w:lang w:val="en-US" w:eastAsia="ja-JP"/>
        </w:rPr>
        <w:t xml:space="preserve"> set to</w:t>
      </w:r>
      <w:r w:rsidRPr="0031373F">
        <w:rPr>
          <w:rFonts w:eastAsia="SimSun"/>
          <w:lang w:val="x-none"/>
        </w:rPr>
        <w:t xml:space="preserve"> </w:t>
      </w:r>
      <w:r w:rsidRPr="0031373F">
        <w:rPr>
          <w:rFonts w:eastAsia="SimSun"/>
          <w:lang w:val="en-US"/>
        </w:rPr>
        <w:t>'t</w:t>
      </w:r>
      <w:r w:rsidRPr="0031373F">
        <w:rPr>
          <w:rFonts w:eastAsia="SimSun"/>
          <w:lang w:val="x-none"/>
        </w:rPr>
        <w:t>ypeD' in the TCI state or the QCL assumption of a CORESET with the lowest index in the active DL BWP of the serving cell</w:t>
      </w:r>
      <w:r w:rsidRPr="0031373F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  <w:lang w:val="en-US"/>
        </w:rPr>
        <w:t>.</w:t>
      </w:r>
      <w:r w:rsidRPr="0031373F">
        <w:rPr>
          <w:rFonts w:eastAsia="SimSun"/>
          <w:lang w:val="x-none"/>
        </w:rPr>
        <w:t xml:space="preserve"> If the CORESET has two activated TCI states, as described in clause 10.1, the UE determines the RS resource</w:t>
      </w:r>
      <w:r w:rsidRPr="0031373F">
        <w:rPr>
          <w:rFonts w:eastAsia="SimSun"/>
          <w:lang w:val="en-US"/>
        </w:rPr>
        <w:t xml:space="preserve"> index</w:t>
      </w:r>
      <w:r w:rsidRPr="0031373F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lang w:val="x-none"/>
        </w:rPr>
        <w:t xml:space="preserve"> based on the first TCI state.</w:t>
      </w:r>
    </w:p>
    <w:p w14:paraId="6597A823" w14:textId="77777777" w:rsidR="0031373F" w:rsidRPr="0031373F" w:rsidRDefault="0031373F" w:rsidP="0031373F">
      <w:pPr>
        <w:ind w:left="851" w:hanging="284"/>
        <w:rPr>
          <w:rFonts w:eastAsia="SimSun"/>
          <w:lang w:val="x-none"/>
        </w:rPr>
      </w:pPr>
      <w:r w:rsidRPr="0031373F">
        <w:rPr>
          <w:rFonts w:eastAsia="SimSun"/>
          <w:lang w:val="x-none"/>
        </w:rPr>
        <w:t>-</w:t>
      </w:r>
      <w:r w:rsidRPr="0031373F">
        <w:rPr>
          <w:rFonts w:eastAsia="SimSun"/>
          <w:lang w:val="x-none"/>
        </w:rPr>
        <w:tab/>
        <w:t xml:space="preserve">If </w:t>
      </w:r>
    </w:p>
    <w:p w14:paraId="061A37EF" w14:textId="77777777" w:rsidR="0031373F" w:rsidRPr="0031373F" w:rsidRDefault="0031373F" w:rsidP="0031373F">
      <w:pPr>
        <w:ind w:left="1135" w:hanging="284"/>
        <w:rPr>
          <w:rFonts w:eastAsia="SimSun"/>
          <w:lang w:val="en-US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</w:rPr>
        <w:t>,</w:t>
      </w:r>
      <w:r w:rsidRPr="0031373F">
        <w:rPr>
          <w:rFonts w:eastAsia="SimSun"/>
          <w:lang w:val="en-US"/>
        </w:rPr>
        <w:t xml:space="preserve"> </w:t>
      </w:r>
    </w:p>
    <w:p w14:paraId="36E090E9" w14:textId="77777777" w:rsidR="0031373F" w:rsidRPr="0031373F" w:rsidRDefault="0031373F" w:rsidP="0031373F">
      <w:pPr>
        <w:ind w:left="1135" w:hanging="284"/>
        <w:rPr>
          <w:rFonts w:eastAsia="SimSun"/>
          <w:lang w:val="en-US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r w:rsidRPr="0031373F">
        <w:rPr>
          <w:rFonts w:eastAsia="SimSun"/>
          <w:lang w:val="en-US"/>
        </w:rPr>
        <w:t>the</w:t>
      </w:r>
      <w:r w:rsidRPr="0031373F">
        <w:rPr>
          <w:rFonts w:eastAsia="SimSun"/>
        </w:rPr>
        <w:t xml:space="preserve"> UE is not provided a spatial setting for PUCCH resources on the active UL BWP of the primary cell [11, TS 38.321]</w:t>
      </w:r>
      <w:r w:rsidRPr="0031373F">
        <w:rPr>
          <w:rFonts w:eastAsia="SimSun"/>
          <w:lang w:val="en-US"/>
        </w:rPr>
        <w:t>, and</w:t>
      </w:r>
    </w:p>
    <w:p w14:paraId="60240040" w14:textId="77777777" w:rsidR="0031373F" w:rsidRPr="0031373F" w:rsidRDefault="0031373F" w:rsidP="0031373F">
      <w:pPr>
        <w:ind w:left="1135" w:hanging="284"/>
        <w:rPr>
          <w:rFonts w:eastAsia="SimSun"/>
        </w:rPr>
      </w:pPr>
      <w:r w:rsidRPr="0031373F">
        <w:rPr>
          <w:rFonts w:eastAsia="SimSun"/>
        </w:rPr>
        <w:t>-</w:t>
      </w:r>
      <w:r w:rsidRPr="0031373F">
        <w:rPr>
          <w:rFonts w:eastAsia="SimSun"/>
        </w:rPr>
        <w:tab/>
      </w:r>
      <w:r w:rsidRPr="0031373F">
        <w:rPr>
          <w:rFonts w:eastAsia="SimSun"/>
          <w:lang w:val="en-US"/>
        </w:rPr>
        <w:t xml:space="preserve">the UE is provided </w:t>
      </w:r>
      <w:r w:rsidRPr="0031373F">
        <w:rPr>
          <w:rFonts w:eastAsia="SimSun"/>
          <w:i/>
          <w:lang w:val="en-US"/>
        </w:rPr>
        <w:t>enableDefaultBeamPL-ForPUSCH0-0</w:t>
      </w:r>
      <w:r w:rsidRPr="0031373F">
        <w:rPr>
          <w:rFonts w:eastAsia="SimSun"/>
        </w:rPr>
        <w:t xml:space="preserve"> </w:t>
      </w:r>
    </w:p>
    <w:p w14:paraId="602A8DA3" w14:textId="77777777" w:rsidR="0031373F" w:rsidRPr="0031373F" w:rsidRDefault="0031373F" w:rsidP="0031373F">
      <w:pPr>
        <w:ind w:left="851" w:hanging="284"/>
        <w:rPr>
          <w:rFonts w:eastAsia="SimSun"/>
          <w:lang w:val="x-none"/>
        </w:rPr>
      </w:pPr>
      <w:r w:rsidRPr="0031373F">
        <w:rPr>
          <w:rFonts w:eastAsia="SimSun"/>
          <w:lang w:val="x-none"/>
        </w:rPr>
        <w:tab/>
        <w:t>the UE determines a RS resource</w:t>
      </w:r>
      <w:r w:rsidRPr="0031373F">
        <w:rPr>
          <w:rFonts w:eastAsia="SimSun"/>
          <w:lang w:val="en-US"/>
        </w:rPr>
        <w:t xml:space="preserve"> index</w:t>
      </w:r>
      <w:r w:rsidRPr="0031373F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lang w:val="x-none"/>
        </w:rPr>
        <w:t xml:space="preserve"> providing a </w:t>
      </w:r>
      <w:r w:rsidRPr="0031373F">
        <w:rPr>
          <w:rFonts w:eastAsia="SimSun"/>
          <w:lang w:val="en-US"/>
        </w:rPr>
        <w:t xml:space="preserve">periodic </w:t>
      </w:r>
      <w:r w:rsidRPr="0031373F">
        <w:rPr>
          <w:rFonts w:eastAsia="SimSun"/>
          <w:lang w:val="x-none"/>
        </w:rPr>
        <w:t xml:space="preserve">RS resource </w:t>
      </w:r>
      <w:r w:rsidRPr="0031373F">
        <w:rPr>
          <w:rFonts w:eastAsia="SimSun"/>
          <w:lang w:val="en-US"/>
        </w:rPr>
        <w:t xml:space="preserve">configured </w:t>
      </w:r>
      <w:r w:rsidRPr="0031373F">
        <w:rPr>
          <w:rFonts w:eastAsia="SimSun"/>
          <w:lang w:val="x-none"/>
        </w:rPr>
        <w:t xml:space="preserve">with </w:t>
      </w:r>
      <w:r w:rsidRPr="0031373F">
        <w:rPr>
          <w:rFonts w:eastAsia="SimSun"/>
          <w:i/>
          <w:lang w:val="en-US" w:eastAsia="ja-JP"/>
        </w:rPr>
        <w:t>qcl-Type</w:t>
      </w:r>
      <w:r w:rsidRPr="0031373F">
        <w:rPr>
          <w:rFonts w:eastAsia="SimSun"/>
          <w:lang w:val="en-US" w:eastAsia="ja-JP"/>
        </w:rPr>
        <w:t xml:space="preserve"> set to</w:t>
      </w:r>
      <w:r w:rsidRPr="0031373F">
        <w:rPr>
          <w:rFonts w:eastAsia="SimSun"/>
          <w:lang w:val="x-none"/>
        </w:rPr>
        <w:t xml:space="preserve"> </w:t>
      </w:r>
      <w:r w:rsidRPr="0031373F">
        <w:rPr>
          <w:rFonts w:eastAsia="SimSun"/>
          <w:lang w:val="en-US"/>
        </w:rPr>
        <w:t>'t</w:t>
      </w:r>
      <w:r w:rsidRPr="0031373F">
        <w:rPr>
          <w:rFonts w:eastAsia="SimSun"/>
          <w:lang w:val="x-none"/>
        </w:rPr>
        <w:t xml:space="preserve">ypeD' in the TCI state or the QCL assumption of a CORESET with the lowest index in the active DL BWP of </w:t>
      </w:r>
      <w:r w:rsidRPr="0031373F">
        <w:rPr>
          <w:rFonts w:eastAsia="SimSun"/>
          <w:lang w:val="en-US"/>
        </w:rPr>
        <w:t>the serving</w:t>
      </w:r>
      <w:r w:rsidRPr="0031373F">
        <w:rPr>
          <w:rFonts w:eastAsia="SimSun"/>
          <w:lang w:val="x-none"/>
        </w:rPr>
        <w:t xml:space="preserve"> cell</w:t>
      </w:r>
      <w:r w:rsidRPr="0031373F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31373F">
        <w:rPr>
          <w:rFonts w:eastAsia="SimSun"/>
          <w:lang w:val="en-US"/>
        </w:rPr>
        <w:t>.</w:t>
      </w:r>
      <w:r w:rsidRPr="0031373F">
        <w:rPr>
          <w:rFonts w:eastAsia="SimSun"/>
          <w:lang w:val="x-none"/>
        </w:rPr>
        <w:t xml:space="preserve"> If the CORESET has two activated TCI states, as described in clause 10.1, the UE determines the RS resource</w:t>
      </w:r>
      <w:r w:rsidRPr="0031373F">
        <w:rPr>
          <w:rFonts w:eastAsia="SimSun"/>
          <w:lang w:val="en-US"/>
        </w:rPr>
        <w:t xml:space="preserve"> index</w:t>
      </w:r>
      <w:r w:rsidRPr="0031373F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31373F">
        <w:rPr>
          <w:rFonts w:eastAsia="SimSun"/>
          <w:lang w:val="x-none"/>
        </w:rPr>
        <w:t xml:space="preserve"> based on the first TCI state.</w:t>
      </w:r>
    </w:p>
    <w:p w14:paraId="4FAA6EC4" w14:textId="6DCF8C01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21F22048" w14:textId="60CD39CE" w:rsidR="003D6DD1" w:rsidRDefault="003D6DD1" w:rsidP="00B629DA">
      <w:pPr>
        <w:jc w:val="center"/>
        <w:rPr>
          <w:rFonts w:eastAsia="新細明體"/>
          <w:lang w:val="en-US" w:eastAsia="zh-TW"/>
        </w:rPr>
      </w:pP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C9E7E" w14:textId="77777777" w:rsidR="00EE5D55" w:rsidRDefault="00EE5D55">
      <w:r>
        <w:separator/>
      </w:r>
    </w:p>
  </w:endnote>
  <w:endnote w:type="continuationSeparator" w:id="0">
    <w:p w14:paraId="7497F974" w14:textId="77777777" w:rsidR="00EE5D55" w:rsidRDefault="00EE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68398" w14:textId="77777777" w:rsidR="00EE5D55" w:rsidRDefault="00EE5D55">
      <w:r>
        <w:separator/>
      </w:r>
    </w:p>
  </w:footnote>
  <w:footnote w:type="continuationSeparator" w:id="0">
    <w:p w14:paraId="2BB99BE0" w14:textId="77777777" w:rsidR="00EE5D55" w:rsidRDefault="00EE5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BA8B-5D4A-430F-8EE6-7DAF4FC8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7</cp:revision>
  <dcterms:created xsi:type="dcterms:W3CDTF">2022-08-26T07:47:00Z</dcterms:created>
  <dcterms:modified xsi:type="dcterms:W3CDTF">2022-08-26T12:40:00Z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